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5E7B" w14:textId="7D5EFF1C" w:rsidR="00535962" w:rsidRPr="00F7167E" w:rsidRDefault="00374C1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7BAE8152">
                <wp:simplePos x="0" y="0"/>
                <wp:positionH relativeFrom="column">
                  <wp:posOffset>4295775</wp:posOffset>
                </wp:positionH>
                <wp:positionV relativeFrom="paragraph">
                  <wp:posOffset>-714375</wp:posOffset>
                </wp:positionV>
                <wp:extent cx="2190750" cy="812800"/>
                <wp:effectExtent l="0" t="0" r="19050" b="2540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0" cy="81280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ED1121A" w14:textId="042F9ED8" w:rsidR="00AC73BF" w:rsidRPr="00535962" w:rsidRDefault="00AC73BF" w:rsidP="00AC73B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supbanco-CCC-CP-202</w:t>
                                    </w:r>
                                    <w:r w:rsidR="00D22186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D22186">
                                      <w:rPr>
                                        <w:rStyle w:val="Style2"/>
                                      </w:rPr>
                                      <w:t>01</w:t>
                                    </w:r>
                                  </w:p>
                                </w:sdtContent>
                              </w:sdt>
                              <w:p w14:paraId="798B7860" w14:textId="48B5BAEE" w:rsidR="001466B0" w:rsidRPr="00535962" w:rsidRDefault="001466B0" w:rsidP="001466B0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6" style="position:absolute;margin-left:338.25pt;margin-top:-56.25pt;width:172.5pt;height:64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ED1121A" w14:textId="042F9ED8" w:rsidR="00AC73BF" w:rsidRPr="00535962" w:rsidRDefault="00AC73BF" w:rsidP="00AC73B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supbanco-CCC-CP-202</w:t>
                              </w:r>
                              <w:r w:rsidR="00D22186">
                                <w:rPr>
                                  <w:rStyle w:val="Style2"/>
                                </w:rPr>
                                <w:t>3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D22186">
                                <w:rPr>
                                  <w:rStyle w:val="Style2"/>
                                </w:rPr>
                                <w:t>01</w:t>
                              </w:r>
                            </w:p>
                          </w:sdtContent>
                        </w:sdt>
                        <w:p w14:paraId="798B7860" w14:textId="48B5BAEE" w:rsidR="001466B0" w:rsidRPr="00535962" w:rsidRDefault="001466B0" w:rsidP="001466B0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1B88C8BE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36F4E26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2B5A5677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3A9EA41F" w:rsidR="0026335F" w:rsidRPr="0026335F" w:rsidRDefault="00D2218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44AA0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E1A0D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3759C5DD" w14:textId="3A9EA41F" w:rsidR="0026335F" w:rsidRPr="0026335F" w:rsidRDefault="00AC73B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44AA0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D22186">
                              <w:fldChar w:fldCharType="begin"/>
                            </w:r>
                            <w:r w:rsidR="00D22186">
                              <w:instrText xml:space="preserve"> NUMPAGES   \* MERGEFORMAT </w:instrText>
                            </w:r>
                            <w:r w:rsidR="00D22186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D2218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AC73BF">
                        <w:fldChar w:fldCharType="begin"/>
                      </w:r>
                      <w:r w:rsidR="00AC73BF">
                        <w:instrText xml:space="preserve"> NUMPAGES   \* MERGEFORMAT </w:instrText>
                      </w:r>
                      <w:r w:rsidR="00AC73BF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AC73B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72EDB1B0">
                <wp:simplePos x="0" y="0"/>
                <wp:positionH relativeFrom="column">
                  <wp:posOffset>933450</wp:posOffset>
                </wp:positionH>
                <wp:positionV relativeFrom="paragraph">
                  <wp:posOffset>24765</wp:posOffset>
                </wp:positionV>
                <wp:extent cx="4171950" cy="59055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195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D22186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73.5pt;margin-top:1.95pt;width:328.5pt;height:46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" stroked="f">
                <v:textbox>
                  <w:txbxContent>
                    <w:p w14:paraId="4FEF1AA5" w14:textId="77777777" w:rsidR="002E1412" w:rsidRPr="001249ED" w:rsidRDefault="00AC73BF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B9Su1TaAAAABAEAAA8AAABkcnMv&#10;ZG93bnJldi54bWxMj8FOwzAQRO9I/IO1SFwQdShNQ0M2FSCBuLb0AzbxNomI11HsNunfY05wHM1o&#10;5k2xnW2vzjz6zgnCwyIBxVI700mDcPh6v38C5QOJod4JI1zYw7a8viooN26SHZ/3oVGxRHxOCG0I&#10;Q661r1u25BduYIne0Y2WQpRjo81IUyy3vV4myVpb6iQutDTwW8v19/5kEY6f0126maqPcMh2q/Ur&#10;dVnlLoi3N/PLM6jAc/gLwy9+RIcyMlXuJMarHiEeCQgbUNFL02wJqkJYPWagy0L/hy9/AA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B9Su1TaAAAABAEAAA8AAAAAAAAAAAAAAAAAUgQA&#10;AGRycy9kb3ducmV2LnhtbFBLBQYAAAAABAAEAPMAAABZ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4EDBA5A9">
                <wp:simplePos x="0" y="0"/>
                <wp:positionH relativeFrom="column">
                  <wp:posOffset>191770</wp:posOffset>
                </wp:positionH>
                <wp:positionV relativeFrom="paragraph">
                  <wp:posOffset>11430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D22186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15.1pt;margin-top:.9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" stroked="f">
                <v:textbox>
                  <w:txbxContent>
                    <w:p w14:paraId="0FAE57B3" w14:textId="77777777" w:rsidR="002E1412" w:rsidRPr="002E1412" w:rsidRDefault="00AC73B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4510D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1B574CC3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4D81B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C2CA4AA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249ED"/>
    <w:rsid w:val="001351B2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53DBA"/>
    <w:rsid w:val="0026335F"/>
    <w:rsid w:val="00283708"/>
    <w:rsid w:val="00295BD4"/>
    <w:rsid w:val="002D451D"/>
    <w:rsid w:val="002E1412"/>
    <w:rsid w:val="00314023"/>
    <w:rsid w:val="00341484"/>
    <w:rsid w:val="00374C16"/>
    <w:rsid w:val="00392351"/>
    <w:rsid w:val="003A6141"/>
    <w:rsid w:val="00404131"/>
    <w:rsid w:val="0042490F"/>
    <w:rsid w:val="004379A6"/>
    <w:rsid w:val="0044234A"/>
    <w:rsid w:val="00456C17"/>
    <w:rsid w:val="00466B9C"/>
    <w:rsid w:val="004760E7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B0E1F"/>
    <w:rsid w:val="007B6F6F"/>
    <w:rsid w:val="00820C9F"/>
    <w:rsid w:val="0082707E"/>
    <w:rsid w:val="008315B0"/>
    <w:rsid w:val="00844AA0"/>
    <w:rsid w:val="008B3AE5"/>
    <w:rsid w:val="008C388B"/>
    <w:rsid w:val="00966EEE"/>
    <w:rsid w:val="00977C54"/>
    <w:rsid w:val="00A0583E"/>
    <w:rsid w:val="00A16099"/>
    <w:rsid w:val="00A640BD"/>
    <w:rsid w:val="00A641A7"/>
    <w:rsid w:val="00A72F42"/>
    <w:rsid w:val="00AC73BF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1B2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2186"/>
    <w:rsid w:val="00D24FA7"/>
    <w:rsid w:val="00D45A3E"/>
    <w:rsid w:val="00D52E05"/>
    <w:rsid w:val="00D64696"/>
    <w:rsid w:val="00D7710E"/>
    <w:rsid w:val="00D90D49"/>
    <w:rsid w:val="00D9600B"/>
    <w:rsid w:val="00DC5D96"/>
    <w:rsid w:val="00DD4F3E"/>
    <w:rsid w:val="00E13E55"/>
    <w:rsid w:val="00E5750E"/>
    <w:rsid w:val="00E62473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E84FBBF-7A58-42EB-909D-8D8CEE0C43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64BF85-7688-4C7C-BC38-C18B87D353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04C258-558F-494D-AA15-654EB8E1674C}">
  <ds:schemaRefs>
    <ds:schemaRef ds:uri="http://schemas.microsoft.com/office/infopath/2007/PartnerControls"/>
    <ds:schemaRef ds:uri="http://schemas.microsoft.com/office/2006/metadata/properties"/>
    <ds:schemaRef ds:uri="http://purl.org/dc/terms/"/>
    <ds:schemaRef ds:uri="6d0ed0c3-5985-4eca-a33b-383541a093dd"/>
    <ds:schemaRef ds:uri="d1207536-9e68-4e3e-aeed-b740370baf18"/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Angel Rafael Pérez Quezada</cp:lastModifiedBy>
  <cp:revision>17</cp:revision>
  <cp:lastPrinted>2011-03-04T18:48:00Z</cp:lastPrinted>
  <dcterms:created xsi:type="dcterms:W3CDTF">2020-11-25T18:03:00Z</dcterms:created>
  <dcterms:modified xsi:type="dcterms:W3CDTF">2023-01-09T12:53:00Z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2023-01-06T17:16:44Z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377403a8-dadc-4952-9a71-7ca514276b30</vt:lpwstr>
  </property>
  <property fmtid="{D5CDD505-2E9C-101B-9397-08002B2CF9AE}" pid="9" name="MSIP_Label_81f5a2da-7ac4-4e60-a27b-a125ee74514f_ContentBits">
    <vt:lpwstr>0</vt:lpwstr>
  </property>
</Properties>
</file>